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5FFF8A93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FD57AD">
        <w:rPr>
          <w:rFonts w:cstheme="minorHAnsi"/>
          <w:b/>
          <w:szCs w:val="18"/>
        </w:rPr>
        <w:t xml:space="preserve"> 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D3903EF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C03200" w:rsidRPr="00C03200">
        <w:rPr>
          <w:rFonts w:cstheme="minorHAnsi"/>
          <w:b/>
          <w:i/>
        </w:rPr>
        <w:t>Remont wyłączników 110 kV LTB 145D1/B z podziałem na 2 zadania</w:t>
      </w:r>
      <w:r w:rsidRPr="00CC7E12">
        <w:rPr>
          <w:rFonts w:cstheme="minorHAnsi"/>
        </w:rPr>
        <w:t xml:space="preserve">, nr </w:t>
      </w:r>
      <w:r w:rsidR="00044645" w:rsidRPr="00044645">
        <w:rPr>
          <w:rFonts w:cstheme="minorHAnsi"/>
          <w:b/>
        </w:rPr>
        <w:t>POST/DYS/OW/GZ/0107</w:t>
      </w:r>
      <w:r w:rsidR="00C03200">
        <w:rPr>
          <w:rFonts w:cstheme="minorHAnsi"/>
          <w:b/>
        </w:rPr>
        <w:t>8</w:t>
      </w:r>
      <w:r w:rsidR="00044645" w:rsidRPr="00044645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6D31003" w14:textId="77777777" w:rsidR="00C03200" w:rsidRPr="00C03200" w:rsidRDefault="00C03200" w:rsidP="00C032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03200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A386E" w14:textId="77777777" w:rsidR="00C03200" w:rsidRPr="00C03200" w:rsidRDefault="00C03200" w:rsidP="00C032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03200">
            <w:rPr>
              <w:rFonts w:asciiTheme="majorHAnsi" w:hAnsiTheme="majorHAnsi"/>
              <w:color w:val="000000" w:themeColor="text1"/>
              <w:sz w:val="14"/>
              <w:szCs w:val="18"/>
            </w:rPr>
            <w:t>Remont wyłączników 110 kV LTB 145D1/B z podziałem na 2 zadania</w:t>
          </w:r>
        </w:p>
        <w:p w14:paraId="5205B493" w14:textId="7AF398D1" w:rsidR="00347E8D" w:rsidRPr="006B2C28" w:rsidRDefault="00C03200" w:rsidP="00C0320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03200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POST/DYS/OW/GZ/01078/2026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31D1"/>
    <w:rsid w:val="0002424F"/>
    <w:rsid w:val="00025AC3"/>
    <w:rsid w:val="00027947"/>
    <w:rsid w:val="00033582"/>
    <w:rsid w:val="00036B40"/>
    <w:rsid w:val="00036D76"/>
    <w:rsid w:val="00040B6D"/>
    <w:rsid w:val="00044645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1EC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1D3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53D7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6B5C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3306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7F3A1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3CB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3BD6"/>
    <w:rsid w:val="00994D6E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DF5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03200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15108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7AD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</TotalTime>
  <Pages>2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8</cp:revision>
  <cp:lastPrinted>2024-07-15T11:21:00Z</cp:lastPrinted>
  <dcterms:created xsi:type="dcterms:W3CDTF">2026-02-18T07:15:00Z</dcterms:created>
  <dcterms:modified xsi:type="dcterms:W3CDTF">2026-04-28T09:11:00Z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</Properties>
</file>